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3A782" w14:textId="7850772C" w:rsidR="006F1328" w:rsidRDefault="006F1328" w:rsidP="006F1328">
      <w:r>
        <w:rPr>
          <w:u w:val="single"/>
        </w:rPr>
        <w:t>Marjorie</w:t>
      </w:r>
      <w:r>
        <w:rPr>
          <w:u w:val="single"/>
        </w:rPr>
        <w:t xml:space="preserve"> BROWNE</w:t>
      </w:r>
      <w:r>
        <w:t xml:space="preserve">  (fl.1480)</w:t>
      </w:r>
    </w:p>
    <w:p w14:paraId="0C4DED43" w14:textId="77777777" w:rsidR="006F1328" w:rsidRDefault="006F1328" w:rsidP="006F1328"/>
    <w:p w14:paraId="2493DE4F" w14:textId="77777777" w:rsidR="006F1328" w:rsidRDefault="006F1328" w:rsidP="006F1328"/>
    <w:p w14:paraId="57C454AA" w14:textId="15F9DE81" w:rsidR="006F1328" w:rsidRDefault="006F1328" w:rsidP="006F1328">
      <w:r>
        <w:t xml:space="preserve">= </w:t>
      </w:r>
      <w:r>
        <w:t>Simon</w:t>
      </w:r>
      <w:r>
        <w:t>(q.v.).  (</w:t>
      </w:r>
      <w:hyperlink r:id="rId7" w:history="1">
        <w:r w:rsidRPr="001D7D0F">
          <w:rPr>
            <w:rStyle w:val="Hyperlink"/>
          </w:rPr>
          <w:t>www.kentarchaelogy.org.uk/Research/Pub/ArchCant</w:t>
        </w:r>
      </w:hyperlink>
      <w:r>
        <w:t>)</w:t>
      </w:r>
    </w:p>
    <w:p w14:paraId="21F0E10A" w14:textId="77777777" w:rsidR="006F1328" w:rsidRDefault="006F1328" w:rsidP="006F1328"/>
    <w:p w14:paraId="30F609F6" w14:textId="77777777" w:rsidR="006F1328" w:rsidRDefault="006F1328" w:rsidP="006F1328"/>
    <w:p w14:paraId="69E8E739" w14:textId="77777777" w:rsidR="006F1328" w:rsidRDefault="006F1328" w:rsidP="006F1328">
      <w:pPr>
        <w:numPr>
          <w:ilvl w:val="0"/>
          <w:numId w:val="1"/>
        </w:numPr>
      </w:pPr>
      <w:r>
        <w:t xml:space="preserve">He was executor of the Will of William Aleyn(q.v.). He was given a </w:t>
      </w:r>
    </w:p>
    <w:p w14:paraId="26FB7324" w14:textId="77777777" w:rsidR="006F1328" w:rsidRDefault="006F1328" w:rsidP="006F1328">
      <w:pPr>
        <w:ind w:left="1440"/>
      </w:pPr>
      <w:r>
        <w:t>girdle in the Will, as was Marjorie.  He was also given 3 acres of land in</w:t>
      </w:r>
    </w:p>
    <w:p w14:paraId="177CE21B" w14:textId="77777777" w:rsidR="006F1328" w:rsidRDefault="006F1328" w:rsidP="006F1328">
      <w:pPr>
        <w:ind w:left="1440"/>
      </w:pPr>
      <w:r>
        <w:t>Beltinge and a weir in St.Mary’s.  (ibid.)</w:t>
      </w:r>
    </w:p>
    <w:p w14:paraId="2CFAD7DD" w14:textId="77777777" w:rsidR="006F1328" w:rsidRDefault="006F1328" w:rsidP="006F1328"/>
    <w:p w14:paraId="2E37F9A6" w14:textId="77777777" w:rsidR="006F1328" w:rsidRDefault="006F1328" w:rsidP="006F1328"/>
    <w:p w14:paraId="34713045" w14:textId="77777777" w:rsidR="006F1328" w:rsidRDefault="006F1328" w:rsidP="006F1328"/>
    <w:p w14:paraId="75558E2C" w14:textId="77777777" w:rsidR="006F1328" w:rsidRDefault="006F1328" w:rsidP="006F1328">
      <w:r>
        <w:t>27 August 2006</w:t>
      </w:r>
    </w:p>
    <w:p w14:paraId="6E3C1648" w14:textId="77777777" w:rsidR="006F1328" w:rsidRPr="009200E2" w:rsidRDefault="006F1328" w:rsidP="006F1328">
      <w:r>
        <w:t xml:space="preserve">  8 April 2022</w:t>
      </w:r>
    </w:p>
    <w:p w14:paraId="71C601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BADF" w14:textId="77777777" w:rsidR="006F1328" w:rsidRDefault="006F1328" w:rsidP="009139A6">
      <w:r>
        <w:separator/>
      </w:r>
    </w:p>
  </w:endnote>
  <w:endnote w:type="continuationSeparator" w:id="0">
    <w:p w14:paraId="080554D9" w14:textId="77777777" w:rsidR="006F1328" w:rsidRDefault="006F13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AA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40A3" w14:textId="77777777" w:rsidR="009139A6" w:rsidRPr="009139A6" w:rsidRDefault="009139A6">
    <w:pPr>
      <w:pStyle w:val="Footer"/>
    </w:pPr>
    <w:r w:rsidRPr="009139A6"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8F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1FF4" w14:textId="77777777" w:rsidR="006F1328" w:rsidRDefault="006F1328" w:rsidP="009139A6">
      <w:r>
        <w:separator/>
      </w:r>
    </w:p>
  </w:footnote>
  <w:footnote w:type="continuationSeparator" w:id="0">
    <w:p w14:paraId="2489EDE7" w14:textId="77777777" w:rsidR="006F1328" w:rsidRDefault="006F13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D9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CB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F28A" w14:textId="77777777" w:rsidR="009139A6" w:rsidRDefault="00913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E4B41"/>
    <w:multiLevelType w:val="hybridMultilevel"/>
    <w:tmpl w:val="7D7CA380"/>
    <w:lvl w:ilvl="0" w:tplc="ED1E2F72">
      <w:start w:val="148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0508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328"/>
    <w:rsid w:val="000666E0"/>
    <w:rsid w:val="002510B7"/>
    <w:rsid w:val="005C130B"/>
    <w:rsid w:val="006F132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FF110"/>
  <w15:chartTrackingRefBased/>
  <w15:docId w15:val="{72B73A78-9C48-423F-B15F-EBA854CA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3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F13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logy.org.uk/Research/Pub/ArchCan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2022-04-08T19:25:00Z</dcterms:created>
  <dcterms:modified xsi:type="dcterms:W3CDTF">2022-04-08T19:25:00Z</dcterms:modified>
</cp:coreProperties>
</file>